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7C72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SHOTTERE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2B9EED51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Romsey.</w:t>
      </w:r>
    </w:p>
    <w:p w14:paraId="0B031658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</w:p>
    <w:p w14:paraId="107CE040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</w:p>
    <w:p w14:paraId="21B3A628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3FA1B23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2CEFAF95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Hampshire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022FC4DE" w14:textId="77777777" w:rsidR="000364E7" w:rsidRDefault="000364E7" w:rsidP="000364E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7DA0350A" w14:textId="77777777" w:rsidR="000364E7" w:rsidRDefault="000364E7" w:rsidP="000364E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061FA9EA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</w:p>
    <w:p w14:paraId="07C621FF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</w:p>
    <w:p w14:paraId="5712D8A6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</w:p>
    <w:p w14:paraId="090E4E2C" w14:textId="77777777" w:rsidR="000364E7" w:rsidRDefault="000364E7" w:rsidP="00036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2021</w:t>
      </w:r>
    </w:p>
    <w:p w14:paraId="7A9A54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F1785" w14:textId="77777777" w:rsidR="000364E7" w:rsidRDefault="000364E7" w:rsidP="009139A6">
      <w:r>
        <w:separator/>
      </w:r>
    </w:p>
  </w:endnote>
  <w:endnote w:type="continuationSeparator" w:id="0">
    <w:p w14:paraId="7EAE8A31" w14:textId="77777777" w:rsidR="000364E7" w:rsidRDefault="000364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358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41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216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39E4" w14:textId="77777777" w:rsidR="000364E7" w:rsidRDefault="000364E7" w:rsidP="009139A6">
      <w:r>
        <w:separator/>
      </w:r>
    </w:p>
  </w:footnote>
  <w:footnote w:type="continuationSeparator" w:id="0">
    <w:p w14:paraId="08140D56" w14:textId="77777777" w:rsidR="000364E7" w:rsidRDefault="000364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E2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E9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52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4E7"/>
    <w:rsid w:val="000364E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69DCD"/>
  <w15:chartTrackingRefBased/>
  <w15:docId w15:val="{D816E86E-90F5-4A0D-AF2D-E323ADCB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4E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2022-03-13T16:15:00Z</dcterms:created>
  <dcterms:modified xsi:type="dcterms:W3CDTF">2022-03-13T16:15:00Z</dcterms:modified>
</cp:coreProperties>
</file>